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729DB" w14:textId="77777777" w:rsidR="00103405" w:rsidRDefault="00103405" w:rsidP="00103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520D8096" w14:textId="77777777" w:rsidR="00103405" w:rsidRDefault="00103405" w:rsidP="00103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Yeoman.</w:t>
      </w:r>
    </w:p>
    <w:p w14:paraId="6B0AE603" w14:textId="77777777" w:rsidR="00103405" w:rsidRDefault="00103405" w:rsidP="00103405">
      <w:pPr>
        <w:pStyle w:val="NoSpacing"/>
        <w:rPr>
          <w:rFonts w:cs="Times New Roman"/>
          <w:szCs w:val="24"/>
        </w:rPr>
      </w:pPr>
    </w:p>
    <w:p w14:paraId="1C26F408" w14:textId="77777777" w:rsidR="00103405" w:rsidRDefault="00103405" w:rsidP="00103405">
      <w:pPr>
        <w:pStyle w:val="NoSpacing"/>
        <w:rPr>
          <w:rFonts w:cs="Times New Roman"/>
          <w:szCs w:val="24"/>
        </w:rPr>
      </w:pPr>
    </w:p>
    <w:p w14:paraId="1D6CA2F6" w14:textId="77777777" w:rsidR="00103405" w:rsidRDefault="00103405" w:rsidP="00103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Sir John Howard(q.v.) in London.</w:t>
      </w:r>
    </w:p>
    <w:p w14:paraId="6BB478DA" w14:textId="77777777" w:rsidR="00103405" w:rsidRDefault="00103405" w:rsidP="00103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058D39F6" w14:textId="77777777" w:rsidR="00103405" w:rsidRDefault="00103405" w:rsidP="00103405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</w:t>
      </w:r>
      <w:proofErr w:type="spellEnd"/>
      <w:r>
        <w:rPr>
          <w:rFonts w:cs="Times New Roman"/>
          <w:szCs w:val="24"/>
        </w:rPr>
        <w:t>)</w:t>
      </w:r>
    </w:p>
    <w:p w14:paraId="15F54219" w14:textId="77777777" w:rsidR="00103405" w:rsidRDefault="00103405" w:rsidP="00103405">
      <w:pPr>
        <w:pStyle w:val="NoSpacing"/>
        <w:rPr>
          <w:rFonts w:cs="Times New Roman"/>
          <w:szCs w:val="24"/>
        </w:rPr>
      </w:pPr>
    </w:p>
    <w:p w14:paraId="7CF5879A" w14:textId="77777777" w:rsidR="00103405" w:rsidRDefault="00103405" w:rsidP="00103405">
      <w:pPr>
        <w:pStyle w:val="NoSpacing"/>
        <w:rPr>
          <w:rFonts w:cs="Times New Roman"/>
          <w:szCs w:val="24"/>
        </w:rPr>
      </w:pPr>
    </w:p>
    <w:p w14:paraId="72602CEF" w14:textId="77777777" w:rsidR="00103405" w:rsidRDefault="00103405" w:rsidP="00103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22618D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7A7D9" w14:textId="77777777" w:rsidR="00103405" w:rsidRDefault="00103405" w:rsidP="009139A6">
      <w:r>
        <w:separator/>
      </w:r>
    </w:p>
  </w:endnote>
  <w:endnote w:type="continuationSeparator" w:id="0">
    <w:p w14:paraId="42A182FA" w14:textId="77777777" w:rsidR="00103405" w:rsidRDefault="001034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37A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EB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FC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5BCB5" w14:textId="77777777" w:rsidR="00103405" w:rsidRDefault="00103405" w:rsidP="009139A6">
      <w:r>
        <w:separator/>
      </w:r>
    </w:p>
  </w:footnote>
  <w:footnote w:type="continuationSeparator" w:id="0">
    <w:p w14:paraId="730232A0" w14:textId="77777777" w:rsidR="00103405" w:rsidRDefault="001034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0B2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76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32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405"/>
    <w:rsid w:val="000666E0"/>
    <w:rsid w:val="00103405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E6F87"/>
  <w15:chartTrackingRefBased/>
  <w15:docId w15:val="{6EC96215-A2CD-4085-8483-42B3A641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2024-04-28T14:27:00Z</dcterms:created>
  <dcterms:modified xsi:type="dcterms:W3CDTF">2024-04-28T14:28:00Z</dcterms:modified>
</cp:coreProperties>
</file>